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AA6A4F"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BD6FDB">
        <w:rPr>
          <w:b/>
          <w:i/>
          <w:noProof/>
          <w:sz w:val="28"/>
        </w:rPr>
        <w:t>308853</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B1A4B9" w:rsidR="001E41F3" w:rsidRPr="00410371" w:rsidRDefault="0006206B" w:rsidP="00B648BA">
            <w:pPr>
              <w:pStyle w:val="CRCoverPage"/>
              <w:wordWrap w:val="0"/>
              <w:spacing w:after="0"/>
              <w:jc w:val="right"/>
              <w:rPr>
                <w:b/>
                <w:noProof/>
                <w:sz w:val="28"/>
              </w:rPr>
            </w:pPr>
            <w:r>
              <w:rPr>
                <w:b/>
                <w:noProof/>
                <w:sz w:val="28"/>
              </w:rPr>
              <w:t>3</w:t>
            </w:r>
            <w:r w:rsidR="00AD70B2">
              <w:rPr>
                <w:b/>
                <w:noProof/>
                <w:sz w:val="28"/>
              </w:rPr>
              <w:t>8.1</w:t>
            </w:r>
            <w:r w:rsidR="00B648B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A1049" w:rsidR="001E41F3" w:rsidRPr="00410371" w:rsidRDefault="0015724D" w:rsidP="00547111">
            <w:pPr>
              <w:pStyle w:val="CRCoverPage"/>
              <w:spacing w:after="0"/>
              <w:rPr>
                <w:noProof/>
                <w:lang w:eastAsia="zh-CN"/>
              </w:rPr>
            </w:pPr>
            <w:r>
              <w:rPr>
                <w:rFonts w:hint="eastAsia"/>
                <w:noProof/>
                <w:lang w:eastAsia="zh-CN"/>
              </w:rPr>
              <w:t>0</w:t>
            </w:r>
            <w:r>
              <w:rPr>
                <w:noProof/>
                <w:lang w:eastAsia="zh-CN"/>
              </w:rPr>
              <w:t>49</w:t>
            </w:r>
            <w:r w:rsidR="00BD6FDB">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B044B" w:rsidR="001E41F3" w:rsidRPr="00410371" w:rsidRDefault="001E0FEA" w:rsidP="00BD6F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BD6FDB">
              <w:rPr>
                <w:b/>
                <w:noProof/>
                <w:sz w:val="28"/>
              </w:rPr>
              <w:t>8.1</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1C0B1" w:rsidR="001E41F3" w:rsidRDefault="00E90076" w:rsidP="0015724D">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w:t>
            </w:r>
            <w:r w:rsidR="0015724D">
              <w:rPr>
                <w:noProof/>
                <w:lang w:eastAsia="zh-CN"/>
              </w:rPr>
              <w:t>41-2</w:t>
            </w:r>
            <w:r w:rsidR="00AD70B2">
              <w:rPr>
                <w:noProof/>
                <w:lang w:eastAsia="zh-CN"/>
              </w:rPr>
              <w:t xml:space="preserve"> Updates to the</w:t>
            </w:r>
            <w:r w:rsidR="00B648BA">
              <w:rPr>
                <w:noProof/>
                <w:lang w:eastAsia="zh-CN"/>
              </w:rPr>
              <w:t xml:space="preserve"> FRC of PUSCH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0C83C" w:rsidR="001E41F3" w:rsidRDefault="0099177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A249C9" w:rsidR="001E41F3" w:rsidRDefault="0006206B" w:rsidP="00AD44E3">
            <w:pPr>
              <w:pStyle w:val="CRCoverPage"/>
              <w:spacing w:after="0"/>
              <w:ind w:left="100"/>
              <w:rPr>
                <w:noProof/>
              </w:rPr>
            </w:pPr>
            <w:r>
              <w:rPr>
                <w:noProof/>
              </w:rPr>
              <w:t>Rel-1</w:t>
            </w:r>
            <w:r w:rsidR="00BD6FD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08E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AF00D9" w:rsidR="001E41F3" w:rsidRDefault="000577C6">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2C827" w:rsidR="001E41F3" w:rsidRDefault="000577C6" w:rsidP="00AD70B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1" w:name="_Toc29810923"/>
      <w:bookmarkStart w:id="2" w:name="_Toc21103074"/>
      <w:bookmarkStart w:id="3" w:name="_Toc37260495"/>
      <w:bookmarkStart w:id="4" w:name="_Toc37267883"/>
      <w:bookmarkStart w:id="5" w:name="_Toc44712490"/>
      <w:bookmarkStart w:id="6" w:name="_Toc45893802"/>
      <w:bookmarkStart w:id="7" w:name="_Toc53178508"/>
      <w:bookmarkStart w:id="8" w:name="_Toc53178959"/>
      <w:bookmarkStart w:id="9" w:name="_Toc61178219"/>
      <w:bookmarkStart w:id="10" w:name="_Toc61178691"/>
      <w:bookmarkStart w:id="11" w:name="_Toc67916765"/>
      <w:bookmarkStart w:id="12" w:name="_Toc74670225"/>
      <w:bookmarkStart w:id="13" w:name="_Toc76543873"/>
      <w:bookmarkStart w:id="14" w:name="_Toc82624535"/>
      <w:bookmarkStart w:id="15" w:name="_Toc90417274"/>
      <w:bookmarkStart w:id="16" w:name="_Toc106771619"/>
      <w:bookmarkStart w:id="17" w:name="_Toc115185694"/>
      <w:bookmarkStart w:id="18" w:name="_Toc123046697"/>
      <w:bookmarkStart w:id="19" w:name="_Toc124156962"/>
      <w:bookmarkStart w:id="20" w:name="_Toc131686738"/>
      <w:bookmarkStart w:id="21" w:name="_GoBack"/>
      <w:bookmarkEnd w:id="21"/>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E6567" w14:textId="77777777" w:rsidR="00471D35" w:rsidRDefault="00471D35">
      <w:r>
        <w:separator/>
      </w:r>
    </w:p>
  </w:endnote>
  <w:endnote w:type="continuationSeparator" w:id="0">
    <w:p w14:paraId="6A617718" w14:textId="77777777" w:rsidR="00471D35" w:rsidRDefault="0047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7D396" w14:textId="77777777" w:rsidR="00471D35" w:rsidRDefault="00471D35">
      <w:r>
        <w:separator/>
      </w:r>
    </w:p>
  </w:footnote>
  <w:footnote w:type="continuationSeparator" w:id="0">
    <w:p w14:paraId="52972D83" w14:textId="77777777" w:rsidR="00471D35" w:rsidRDefault="0047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577C6"/>
    <w:rsid w:val="0006206B"/>
    <w:rsid w:val="000922E4"/>
    <w:rsid w:val="000A6394"/>
    <w:rsid w:val="000B7FED"/>
    <w:rsid w:val="000C038A"/>
    <w:rsid w:val="000C6598"/>
    <w:rsid w:val="000D44B3"/>
    <w:rsid w:val="000F6928"/>
    <w:rsid w:val="00116974"/>
    <w:rsid w:val="00136E5F"/>
    <w:rsid w:val="00145D43"/>
    <w:rsid w:val="0015724D"/>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2E76F9"/>
    <w:rsid w:val="00305409"/>
    <w:rsid w:val="003308E2"/>
    <w:rsid w:val="003609EF"/>
    <w:rsid w:val="0036231A"/>
    <w:rsid w:val="00374DD4"/>
    <w:rsid w:val="003B0570"/>
    <w:rsid w:val="003E1A36"/>
    <w:rsid w:val="00410371"/>
    <w:rsid w:val="004242F1"/>
    <w:rsid w:val="00430B90"/>
    <w:rsid w:val="00471D35"/>
    <w:rsid w:val="004B75B7"/>
    <w:rsid w:val="004F5A0F"/>
    <w:rsid w:val="00504B41"/>
    <w:rsid w:val="005141D9"/>
    <w:rsid w:val="0051580D"/>
    <w:rsid w:val="005226F0"/>
    <w:rsid w:val="005249A5"/>
    <w:rsid w:val="005277EF"/>
    <w:rsid w:val="00547111"/>
    <w:rsid w:val="00592D74"/>
    <w:rsid w:val="005E2C44"/>
    <w:rsid w:val="005E638E"/>
    <w:rsid w:val="00621188"/>
    <w:rsid w:val="006257ED"/>
    <w:rsid w:val="00653DE4"/>
    <w:rsid w:val="00665C47"/>
    <w:rsid w:val="00695808"/>
    <w:rsid w:val="006B46FB"/>
    <w:rsid w:val="006D29B5"/>
    <w:rsid w:val="006E21FB"/>
    <w:rsid w:val="006F3D8D"/>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770"/>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B258BB"/>
    <w:rsid w:val="00B42D31"/>
    <w:rsid w:val="00B503BC"/>
    <w:rsid w:val="00B62DF8"/>
    <w:rsid w:val="00B648BA"/>
    <w:rsid w:val="00B67B97"/>
    <w:rsid w:val="00B77E92"/>
    <w:rsid w:val="00B968C8"/>
    <w:rsid w:val="00BA3EC5"/>
    <w:rsid w:val="00BA51D9"/>
    <w:rsid w:val="00BB5DFC"/>
    <w:rsid w:val="00BB6348"/>
    <w:rsid w:val="00BC547A"/>
    <w:rsid w:val="00BD279D"/>
    <w:rsid w:val="00BD6BB8"/>
    <w:rsid w:val="00BD6FDB"/>
    <w:rsid w:val="00BF0542"/>
    <w:rsid w:val="00C34E1D"/>
    <w:rsid w:val="00C66BA2"/>
    <w:rsid w:val="00C870F6"/>
    <w:rsid w:val="00C95985"/>
    <w:rsid w:val="00CC5026"/>
    <w:rsid w:val="00CC68D0"/>
    <w:rsid w:val="00CE05B8"/>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F64F1-3C22-4CD3-975E-32EF27B6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789</Words>
  <Characters>4484</Characters>
  <Application>Microsoft Office Word</Application>
  <DocSecurity>0</DocSecurity>
  <Lines>67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2023-05-29T12:54:00Z</dcterms:created>
  <dcterms:modified xsi:type="dcterms:W3CDTF">2023-05-29T12:54:00Z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(3)ibZJsiMtAgC/QTRivQn46ffdE/9clq3M1QXL5ZF2kXAEbb2RJ9blBsQ+oKT8Oz+QxTPCFqq9
Kz/l/xPFn63oM998Jjkdfb9UGgpfUyTEA70n+t5LtC09tHTveghplY2yiMHPy9apSZw561jY
VWEVa9JAdklDX/8HDbu7JBiRahEF3mO7KuaH05/XXwzn4pChI1UyH3o3oxM+8ClbiUUA5TIU
rwsY+qFMwc+Yk9ipPd</vt:lpwstr>
  </property>
  <property fmtid="{D5CDD505-2E9C-101B-9397-08002B2CF9AE}" pid="22" name="_2015_ms_pID_7253431">
    <vt:lpwstr>chU9dngTrsB1mqr3ITcQsCzWZ4X2qezdjhNTzkSuNw5Q+CwbBPhu8d
IlO3VWcPZs1Z82Yi0kQ6OqsNhF/WgKCLRFe0ftNUJDkWqbcpXs0vtkNS+/A96wfKFApRVfW8
30ogGCKUOVdMXwhg8IxOasXGRqfg9CZTXy86pBRLNSNC+/nUoISuXj7moBhMH48hyJxwZNIU
6sm4XWNaLZWOGKME/UbNDTPq0OWQ7l7lTTsC</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